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Pr="00AD7F78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2434E5" w:rsidRDefault="00614023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AD7F7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D7F7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 w:rsidRPr="00AD7F78">
        <w:rPr>
          <w:rFonts w:ascii="Garamond" w:hAnsi="Garamond" w:cs="Times New Roman"/>
          <w:sz w:val="28"/>
          <w:szCs w:val="28"/>
          <w:lang w:val="sr-Latn-CS"/>
        </w:rPr>
        <w:t>57/14)</w:t>
      </w:r>
      <w:r w:rsidR="00AD7F78">
        <w:rPr>
          <w:rFonts w:ascii="Garamond" w:hAnsi="Garamond" w:cs="Times New Roman"/>
          <w:sz w:val="28"/>
          <w:szCs w:val="28"/>
          <w:lang w:val="sr-Latn-CS"/>
        </w:rPr>
        <w:t xml:space="preserve">, naruručilac </w:t>
      </w:r>
      <w:r w:rsid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JU C</w:t>
      </w:r>
      <w:r w:rsidR="00AD7F78"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entar za stručno obrazovanje,</w:t>
      </w:r>
      <w:r w:rsidR="00AD7F78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="00AD7F78"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 xml:space="preserve">oglašava </w:t>
      </w:r>
    </w:p>
    <w:p w:rsidR="00AD7F78" w:rsidRDefault="00AD7F78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F86A9D" w:rsidRDefault="00F86A9D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Default="00AD7F78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Default="00AD7F78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 B A V J E Š T E NJ E</w:t>
      </w:r>
    </w:p>
    <w:p w:rsidR="00F86A9D" w:rsidRDefault="00F86A9D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 JAVNOJ NABAVCI</w:t>
      </w:r>
    </w:p>
    <w:p w:rsidR="00F86A9D" w:rsidRDefault="00F86A9D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Pr="00AD7F78" w:rsidRDefault="00AD7F78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148A8" w:rsidRPr="00A231AD" w:rsidRDefault="00F86A9D" w:rsidP="00FF0485">
      <w:pPr>
        <w:jc w:val="both"/>
        <w:rPr>
          <w:rFonts w:ascii="Garamond" w:hAnsi="Garamond" w:cs="Times New Roman"/>
          <w:sz w:val="28"/>
          <w:szCs w:val="28"/>
          <w:lang w:val="it-IT"/>
        </w:rPr>
      </w:pPr>
      <w:r w:rsidRPr="00A231AD">
        <w:rPr>
          <w:rFonts w:ascii="Garamond" w:hAnsi="Garamond" w:cs="Times New Roman"/>
          <w:sz w:val="28"/>
          <w:szCs w:val="28"/>
        </w:rPr>
        <w:t xml:space="preserve">Pokrenut je </w:t>
      </w:r>
      <w:r w:rsidR="000154A9" w:rsidRPr="00A231AD">
        <w:rPr>
          <w:rFonts w:ascii="Garamond" w:hAnsi="Garamond" w:cs="Times New Roman"/>
          <w:sz w:val="28"/>
          <w:szCs w:val="28"/>
        </w:rPr>
        <w:t xml:space="preserve">otvoreni </w:t>
      </w:r>
      <w:r w:rsidRPr="00A231AD">
        <w:rPr>
          <w:rFonts w:ascii="Garamond" w:hAnsi="Garamond" w:cs="Times New Roman"/>
          <w:sz w:val="28"/>
          <w:szCs w:val="28"/>
        </w:rPr>
        <w:t>postupak</w:t>
      </w:r>
      <w:r w:rsidRPr="00A231AD">
        <w:rPr>
          <w:rFonts w:ascii="Garamond" w:hAnsi="Garamond" w:cs="Times New Roman"/>
          <w:b/>
          <w:sz w:val="28"/>
          <w:szCs w:val="28"/>
        </w:rPr>
        <w:t xml:space="preserve"> </w:t>
      </w:r>
      <w:r w:rsidR="00AD7F78" w:rsidRPr="00A231AD">
        <w:rPr>
          <w:rFonts w:ascii="Garamond" w:hAnsi="Garamond"/>
          <w:bCs/>
          <w:color w:val="000000"/>
          <w:sz w:val="28"/>
          <w:szCs w:val="28"/>
          <w:lang w:val="it-IT"/>
        </w:rPr>
        <w:t>javne nabavke za nabavku</w:t>
      </w:r>
      <w:r w:rsidR="00FF0485" w:rsidRPr="00A231AD">
        <w:rPr>
          <w:rFonts w:ascii="Garamond" w:hAnsi="Garamond" w:cs="Times New Roman"/>
          <w:sz w:val="28"/>
          <w:szCs w:val="28"/>
        </w:rPr>
        <w:t xml:space="preserve"> </w:t>
      </w:r>
      <w:r w:rsidR="00A231AD" w:rsidRPr="00A231AD">
        <w:rPr>
          <w:rFonts w:ascii="Garamond" w:hAnsi="Garamond" w:cs="Times New Roman"/>
          <w:sz w:val="28"/>
          <w:szCs w:val="28"/>
        </w:rPr>
        <w:t>računara, štampača i skenera</w:t>
      </w:r>
      <w:r w:rsidR="00A231AD" w:rsidRPr="00A231AD">
        <w:rPr>
          <w:rFonts w:ascii="Garamond" w:hAnsi="Garamond" w:cs="Times New Roman"/>
          <w:sz w:val="28"/>
          <w:szCs w:val="28"/>
        </w:rPr>
        <w:t xml:space="preserve"> za potrebe zaposlenih u JU Centar za stručno obrazovanje, </w:t>
      </w:r>
      <w:r w:rsidR="000154A9" w:rsidRPr="00A231AD">
        <w:rPr>
          <w:rFonts w:ascii="Garamond" w:hAnsi="Garamond" w:cs="Times New Roman"/>
          <w:sz w:val="28"/>
          <w:szCs w:val="28"/>
        </w:rPr>
        <w:t>do procijenjene vrijednosti 3</w:t>
      </w:r>
      <w:r w:rsidR="00A231AD" w:rsidRPr="00A231AD">
        <w:rPr>
          <w:rFonts w:ascii="Garamond" w:hAnsi="Garamond" w:cs="Times New Roman"/>
          <w:sz w:val="28"/>
          <w:szCs w:val="28"/>
        </w:rPr>
        <w:t>4</w:t>
      </w:r>
      <w:r w:rsidR="000154A9" w:rsidRPr="00A231AD">
        <w:rPr>
          <w:rFonts w:ascii="Garamond" w:hAnsi="Garamond" w:cs="Times New Roman"/>
          <w:sz w:val="28"/>
          <w:szCs w:val="28"/>
        </w:rPr>
        <w:t>00,00 EUR-a</w:t>
      </w:r>
      <w:r w:rsidR="00163A6E" w:rsidRPr="00A231AD">
        <w:rPr>
          <w:rFonts w:ascii="Garamond" w:hAnsi="Garamond" w:cs="Times New Roman"/>
          <w:sz w:val="28"/>
          <w:szCs w:val="28"/>
        </w:rPr>
        <w:t>,</w:t>
      </w:r>
      <w:r w:rsidR="00FF0485" w:rsidRPr="00A231AD">
        <w:rPr>
          <w:rFonts w:ascii="Garamond" w:hAnsi="Garamond" w:cs="Times New Roman"/>
          <w:sz w:val="28"/>
          <w:szCs w:val="28"/>
        </w:rPr>
        <w:t xml:space="preserve"> sa uračunatim PDV-om</w:t>
      </w:r>
      <w:r w:rsidR="00A148A8" w:rsidRPr="00A231AD">
        <w:rPr>
          <w:rFonts w:ascii="Garamond" w:hAnsi="Garamond" w:cs="Times New Roman"/>
          <w:sz w:val="28"/>
          <w:szCs w:val="28"/>
          <w:lang w:val="it-IT"/>
        </w:rPr>
        <w:t>.</w:t>
      </w:r>
    </w:p>
    <w:p w:rsidR="00FF0485" w:rsidRPr="00A231AD" w:rsidRDefault="00FF0485" w:rsidP="00FF0485">
      <w:pPr>
        <w:jc w:val="both"/>
        <w:rPr>
          <w:rFonts w:ascii="Garamond" w:hAnsi="Garamond" w:cs="Times New Roman"/>
          <w:sz w:val="28"/>
          <w:szCs w:val="28"/>
        </w:rPr>
      </w:pPr>
      <w:r w:rsidRPr="00A231AD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A231AD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A231AD" w:rsidRPr="00A231AD">
        <w:rPr>
          <w:rStyle w:val="Strong"/>
          <w:rFonts w:ascii="Garamond" w:hAnsi="Garamond"/>
          <w:b w:val="0"/>
          <w:sz w:val="28"/>
          <w:szCs w:val="28"/>
        </w:rPr>
        <w:t>14/10-789/1</w:t>
      </w:r>
      <w:r w:rsidR="00A231AD" w:rsidRPr="00A231AD">
        <w:rPr>
          <w:rFonts w:ascii="Garamond" w:hAnsi="Garamond"/>
          <w:sz w:val="28"/>
          <w:szCs w:val="28"/>
        </w:rPr>
        <w:t xml:space="preserve"> </w:t>
      </w:r>
      <w:r w:rsidRPr="00A231AD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A231AD">
        <w:rPr>
          <w:rFonts w:ascii="Garamond" w:hAnsi="Garamond" w:cs="Times New Roman"/>
          <w:sz w:val="28"/>
          <w:szCs w:val="28"/>
          <w:lang w:val="it-IT"/>
        </w:rPr>
        <w:t>e</w:t>
      </w:r>
      <w:r w:rsidRPr="00A231AD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A231AD">
        <w:rPr>
          <w:rFonts w:ascii="Garamond" w:hAnsi="Garamond" w:cs="Times New Roman"/>
          <w:sz w:val="28"/>
          <w:szCs w:val="28"/>
        </w:rPr>
        <w:t xml:space="preserve">: </w:t>
      </w:r>
      <w:hyperlink r:id="rId9" w:history="1">
        <w:r w:rsidRPr="00A231AD">
          <w:rPr>
            <w:rStyle w:val="Hyperlink"/>
            <w:rFonts w:ascii="Garamond" w:hAnsi="Garamond" w:cs="Times New Roman"/>
            <w:sz w:val="28"/>
            <w:szCs w:val="28"/>
          </w:rPr>
          <w:t xml:space="preserve">portal.ujn.gov.me </w:t>
        </w:r>
      </w:hyperlink>
      <w:r w:rsidRPr="00A231AD">
        <w:rPr>
          <w:rFonts w:ascii="Garamond" w:hAnsi="Garamond" w:cs="Times New Roman"/>
          <w:sz w:val="28"/>
          <w:szCs w:val="28"/>
        </w:rPr>
        <w:t xml:space="preserve">, dana: </w:t>
      </w:r>
      <w:r w:rsidR="00A231AD" w:rsidRPr="00A231AD">
        <w:rPr>
          <w:rFonts w:ascii="Garamond" w:hAnsi="Garamond"/>
          <w:sz w:val="28"/>
          <w:szCs w:val="28"/>
        </w:rPr>
        <w:t xml:space="preserve">23/11/2016 </w:t>
      </w:r>
      <w:r w:rsidR="00A231AD">
        <w:rPr>
          <w:rFonts w:ascii="Garamond" w:hAnsi="Garamond"/>
          <w:sz w:val="28"/>
          <w:szCs w:val="28"/>
        </w:rPr>
        <w:t xml:space="preserve">u </w:t>
      </w:r>
      <w:r w:rsidR="00A231AD" w:rsidRPr="00A231AD">
        <w:rPr>
          <w:rFonts w:ascii="Garamond" w:hAnsi="Garamond"/>
          <w:sz w:val="28"/>
          <w:szCs w:val="28"/>
        </w:rPr>
        <w:t>13:25:18</w:t>
      </w:r>
    </w:p>
    <w:p w:rsidR="000D5A81" w:rsidRDefault="000D5A81" w:rsidP="00FF0485">
      <w:pPr>
        <w:spacing w:after="0"/>
        <w:jc w:val="both"/>
        <w:rPr>
          <w:rFonts w:ascii="Garamond" w:hAnsi="Garamond"/>
          <w:sz w:val="28"/>
          <w:szCs w:val="28"/>
        </w:rPr>
      </w:pPr>
      <w:bookmarkStart w:id="0" w:name="_GoBack"/>
      <w:bookmarkEnd w:id="0"/>
    </w:p>
    <w:p w:rsidR="000D5A81" w:rsidRDefault="000D5A81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FF0485" w:rsidRPr="00416B4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Kontakt osoba</w:t>
      </w:r>
      <w:r w:rsidR="00FF0485" w:rsidRPr="00416B4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0D5A81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0D5A81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tel: 020/664-177 </w:t>
      </w:r>
    </w:p>
    <w:p w:rsidR="00D14960" w:rsidRPr="000D5A81" w:rsidRDefault="00FF0485" w:rsidP="002434E5">
      <w:pPr>
        <w:spacing w:after="0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e-mail: </w:t>
      </w:r>
      <w:hyperlink r:id="rId10" w:history="1">
        <w:r w:rsidRPr="000D5A81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p w:rsidR="00FF0485" w:rsidRPr="00FF0485" w:rsidRDefault="00FF0485" w:rsidP="002434E5">
      <w:pPr>
        <w:spacing w:after="0"/>
        <w:rPr>
          <w:rFonts w:ascii="Garamond" w:hAnsi="Garamond"/>
          <w:sz w:val="28"/>
          <w:szCs w:val="28"/>
          <w:lang w:val="en-US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Pr="002434E5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A07D28" w:rsidRPr="002434E5" w:rsidRDefault="002434E5" w:rsidP="000D5A81">
      <w:pPr>
        <w:spacing w:after="0"/>
        <w:ind w:left="360"/>
        <w:rPr>
          <w:rFonts w:ascii="Garamond" w:hAnsi="Garamond"/>
          <w:sz w:val="28"/>
          <w:szCs w:val="28"/>
        </w:rPr>
      </w:pPr>
      <w:r w:rsidRPr="002434E5">
        <w:rPr>
          <w:rFonts w:ascii="Garamond" w:hAnsi="Garamond"/>
          <w:sz w:val="28"/>
          <w:szCs w:val="28"/>
        </w:rPr>
        <w:tab/>
        <w:t xml:space="preserve">   </w:t>
      </w:r>
      <w:r w:rsidRPr="002434E5">
        <w:rPr>
          <w:rFonts w:ascii="Garamond" w:hAnsi="Garamond"/>
          <w:sz w:val="28"/>
          <w:szCs w:val="28"/>
        </w:rPr>
        <w:tab/>
      </w:r>
      <w:r w:rsidRPr="002434E5">
        <w:rPr>
          <w:rFonts w:ascii="Garamond" w:hAnsi="Garamond"/>
          <w:sz w:val="28"/>
          <w:szCs w:val="28"/>
        </w:rPr>
        <w:tab/>
      </w:r>
    </w:p>
    <w:sectPr w:rsidR="00A07D28" w:rsidRPr="002434E5" w:rsidSect="007F5879">
      <w:headerReference w:type="default" r:id="rId11"/>
      <w:footerReference w:type="default" r:id="rId12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DF0" w:rsidRDefault="00DF0DF0" w:rsidP="00521571">
      <w:pPr>
        <w:spacing w:after="0" w:line="240" w:lineRule="auto"/>
      </w:pPr>
      <w:r>
        <w:separator/>
      </w:r>
    </w:p>
  </w:endnote>
  <w:endnote w:type="continuationSeparator" w:id="0">
    <w:p w:rsidR="00DF0DF0" w:rsidRDefault="00DF0DF0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91DBE296-86B9-4431-80A2-D05A214E09F8}"/>
    <w:embedBold r:id="rId2" w:fontKey="{CCEE5202-5C99-4257-8749-2BF12A540FC3}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DF0" w:rsidRDefault="00DF0DF0" w:rsidP="00521571">
      <w:pPr>
        <w:spacing w:after="0" w:line="240" w:lineRule="auto"/>
      </w:pPr>
      <w:r>
        <w:separator/>
      </w:r>
    </w:p>
  </w:footnote>
  <w:footnote w:type="continuationSeparator" w:id="0">
    <w:p w:rsidR="00DF0DF0" w:rsidRDefault="00DF0DF0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154A9"/>
    <w:rsid w:val="0002066B"/>
    <w:rsid w:val="00087DD9"/>
    <w:rsid w:val="000B2299"/>
    <w:rsid w:val="000D5A81"/>
    <w:rsid w:val="00127782"/>
    <w:rsid w:val="00163A6E"/>
    <w:rsid w:val="0017799E"/>
    <w:rsid w:val="00184519"/>
    <w:rsid w:val="00191356"/>
    <w:rsid w:val="00192979"/>
    <w:rsid w:val="001D309E"/>
    <w:rsid w:val="002434E5"/>
    <w:rsid w:val="0028205A"/>
    <w:rsid w:val="00283E6C"/>
    <w:rsid w:val="002B6136"/>
    <w:rsid w:val="003704AB"/>
    <w:rsid w:val="00416B44"/>
    <w:rsid w:val="004665B6"/>
    <w:rsid w:val="0046696A"/>
    <w:rsid w:val="00467316"/>
    <w:rsid w:val="00471474"/>
    <w:rsid w:val="004D5298"/>
    <w:rsid w:val="004E36C3"/>
    <w:rsid w:val="00521571"/>
    <w:rsid w:val="0054162C"/>
    <w:rsid w:val="005613B2"/>
    <w:rsid w:val="005B3317"/>
    <w:rsid w:val="005D41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231AD"/>
    <w:rsid w:val="00A52C27"/>
    <w:rsid w:val="00A638DE"/>
    <w:rsid w:val="00A944C9"/>
    <w:rsid w:val="00AD7F78"/>
    <w:rsid w:val="00B23216"/>
    <w:rsid w:val="00BB4C5A"/>
    <w:rsid w:val="00C01A7B"/>
    <w:rsid w:val="00C20D85"/>
    <w:rsid w:val="00C55E8B"/>
    <w:rsid w:val="00CA6A46"/>
    <w:rsid w:val="00CB1F33"/>
    <w:rsid w:val="00CB5E70"/>
    <w:rsid w:val="00CC3FE9"/>
    <w:rsid w:val="00CD48A0"/>
    <w:rsid w:val="00D14960"/>
    <w:rsid w:val="00D45F22"/>
    <w:rsid w:val="00DD01EC"/>
    <w:rsid w:val="00DE7AF9"/>
    <w:rsid w:val="00DF0DF0"/>
    <w:rsid w:val="00E86DB9"/>
    <w:rsid w:val="00EA26F5"/>
    <w:rsid w:val="00EA3D84"/>
    <w:rsid w:val="00EF794C"/>
    <w:rsid w:val="00F52C86"/>
    <w:rsid w:val="00F86A9D"/>
    <w:rsid w:val="00F93E51"/>
    <w:rsid w:val="00FB2157"/>
    <w:rsid w:val="00FF0406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nada.sekaric@cso.gov.m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rtal.ujn.gov.me/" TargetMode="Externa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3DB84-63E8-4E32-B521-A6C361A0E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54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13</cp:revision>
  <cp:lastPrinted>2015-12-04T15:46:00Z</cp:lastPrinted>
  <dcterms:created xsi:type="dcterms:W3CDTF">2015-10-29T08:31:00Z</dcterms:created>
  <dcterms:modified xsi:type="dcterms:W3CDTF">2016-11-23T12:49:00Z</dcterms:modified>
</cp:coreProperties>
</file>