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  <w:bookmarkStart w:id="0" w:name="_GoBack"/>
      <w:bookmarkEnd w:id="0"/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181343" w:rsidRDefault="00614023" w:rsidP="00324573">
      <w:pPr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proofErr w:type="gramStart"/>
      <w:r w:rsidRPr="00181343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181343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181343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181343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>Tendersku</w:t>
      </w:r>
      <w:proofErr w:type="spellEnd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>dokumentaciju</w:t>
      </w:r>
      <w:proofErr w:type="spellEnd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 xml:space="preserve"> za </w:t>
      </w:r>
      <w:proofErr w:type="spellStart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>postupak</w:t>
      </w:r>
      <w:proofErr w:type="spellEnd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 xml:space="preserve"> javne nabavke </w:t>
      </w:r>
      <w:proofErr w:type="spellStart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>šopigom</w:t>
      </w:r>
      <w:proofErr w:type="spellEnd"/>
      <w:r w:rsidR="00181343" w:rsidRPr="00181343">
        <w:rPr>
          <w:rFonts w:ascii="Garamond" w:eastAsia="PMingLiU" w:hAnsi="Garamond"/>
          <w:sz w:val="28"/>
          <w:szCs w:val="28"/>
          <w:lang w:val="en-US" w:eastAsia="zh-TW"/>
        </w:rPr>
        <w:t>,</w:t>
      </w:r>
      <w:r w:rsidR="00FF0485" w:rsidRPr="00181343">
        <w:rPr>
          <w:rFonts w:ascii="Garamond" w:hAnsi="Garamond" w:cs="Times New Roman"/>
          <w:sz w:val="28"/>
          <w:szCs w:val="28"/>
        </w:rPr>
        <w:t xml:space="preserve"> </w:t>
      </w:r>
      <w:r w:rsidR="00A148A8" w:rsidRPr="00181343">
        <w:rPr>
          <w:rFonts w:ascii="Garamond" w:hAnsi="Garamond" w:cs="Times New Roman"/>
          <w:sz w:val="28"/>
          <w:szCs w:val="28"/>
        </w:rPr>
        <w:t xml:space="preserve">za </w:t>
      </w:r>
      <w:r w:rsidR="00FF0485" w:rsidRPr="00181343">
        <w:rPr>
          <w:rFonts w:ascii="Garamond" w:hAnsi="Garamond" w:cs="Times New Roman"/>
          <w:sz w:val="28"/>
          <w:szCs w:val="28"/>
        </w:rPr>
        <w:t>nabavku</w:t>
      </w:r>
      <w:r w:rsidR="00324573" w:rsidRPr="00181343">
        <w:rPr>
          <w:rFonts w:ascii="Garamond" w:hAnsi="Garamond"/>
          <w:sz w:val="28"/>
          <w:szCs w:val="28"/>
          <w:lang w:val="sl-SI"/>
        </w:rPr>
        <w:t xml:space="preserve"> </w:t>
      </w:r>
      <w:r w:rsidR="001F51BF" w:rsidRPr="00181343">
        <w:rPr>
          <w:rFonts w:ascii="Garamond" w:hAnsi="Garamond"/>
          <w:sz w:val="28"/>
          <w:szCs w:val="28"/>
          <w:lang w:val="sl-SI"/>
        </w:rPr>
        <w:t>usluga</w:t>
      </w:r>
      <w:r w:rsidR="00324573" w:rsidRPr="00181343">
        <w:rPr>
          <w:rFonts w:ascii="Garamond" w:hAnsi="Garamond"/>
          <w:sz w:val="28"/>
          <w:szCs w:val="28"/>
          <w:lang w:val="sl-SI"/>
        </w:rPr>
        <w:t xml:space="preserve"> </w:t>
      </w:r>
      <w:r w:rsidR="00324573" w:rsidRPr="00181343">
        <w:rPr>
          <w:rStyle w:val="Strong"/>
          <w:rFonts w:ascii="Garamond" w:hAnsi="Garamond"/>
          <w:b w:val="0"/>
          <w:sz w:val="28"/>
          <w:szCs w:val="28"/>
        </w:rPr>
        <w:t xml:space="preserve">registracije i tehničkog pregleda službenih vozila </w:t>
      </w:r>
      <w:r w:rsidR="001F51BF" w:rsidRPr="00181343">
        <w:rPr>
          <w:rStyle w:val="Strong"/>
          <w:rFonts w:ascii="Garamond" w:hAnsi="Garamond"/>
          <w:b w:val="0"/>
          <w:sz w:val="28"/>
          <w:szCs w:val="28"/>
        </w:rPr>
        <w:t xml:space="preserve">do </w:t>
      </w:r>
      <w:r w:rsidR="00BB48D7" w:rsidRPr="00181343">
        <w:rPr>
          <w:rFonts w:ascii="Garamond" w:hAnsi="Garamond"/>
          <w:color w:val="000000"/>
          <w:sz w:val="28"/>
          <w:szCs w:val="28"/>
          <w:lang w:val="pl-PL"/>
        </w:rPr>
        <w:t xml:space="preserve">procijenjene vrijednosti </w:t>
      </w:r>
      <w:r w:rsidR="001F51BF" w:rsidRPr="00181343">
        <w:rPr>
          <w:rFonts w:ascii="Garamond" w:hAnsi="Garamond"/>
          <w:color w:val="000000"/>
          <w:sz w:val="28"/>
          <w:szCs w:val="28"/>
          <w:lang w:val="pl-PL"/>
        </w:rPr>
        <w:t xml:space="preserve">1200,00€ </w:t>
      </w:r>
      <w:r w:rsidR="00BB48D7" w:rsidRPr="00181343">
        <w:rPr>
          <w:rFonts w:ascii="Garamond" w:hAnsi="Garamond"/>
          <w:color w:val="000000"/>
          <w:sz w:val="28"/>
          <w:szCs w:val="28"/>
          <w:lang w:val="pl-PL"/>
        </w:rPr>
        <w:t>sa uračunatim PDV-om</w:t>
      </w:r>
      <w:r w:rsidR="001F51BF" w:rsidRPr="00181343">
        <w:rPr>
          <w:rFonts w:ascii="Garamond" w:hAnsi="Garamond"/>
          <w:color w:val="000000"/>
          <w:sz w:val="28"/>
          <w:szCs w:val="28"/>
          <w:lang w:val="pl-PL"/>
        </w:rPr>
        <w:t>.</w:t>
      </w:r>
      <w:r w:rsidR="00BB48D7" w:rsidRPr="00181343">
        <w:rPr>
          <w:rFonts w:ascii="Garamond" w:hAnsi="Garamond"/>
          <w:color w:val="000000"/>
          <w:sz w:val="28"/>
          <w:szCs w:val="28"/>
          <w:lang w:val="sr-Latn-CS"/>
        </w:rPr>
        <w:t xml:space="preserve"> </w:t>
      </w:r>
    </w:p>
    <w:p w:rsidR="00FF0485" w:rsidRPr="00181343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181343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181343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181343" w:rsidRPr="00181343">
        <w:rPr>
          <w:rFonts w:ascii="Garamond" w:hAnsi="Garamond"/>
          <w:sz w:val="28"/>
          <w:szCs w:val="28"/>
          <w:lang w:val="it-IT"/>
        </w:rPr>
        <w:t>4/10-91/1</w:t>
      </w:r>
      <w:r w:rsidR="00181343" w:rsidRPr="00181343">
        <w:rPr>
          <w:rFonts w:ascii="Garamond" w:hAnsi="Garamond"/>
          <w:b/>
          <w:sz w:val="28"/>
          <w:szCs w:val="28"/>
          <w:lang w:val="it-IT"/>
        </w:rPr>
        <w:t xml:space="preserve"> </w:t>
      </w:r>
      <w:r w:rsidRPr="00181343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181343">
        <w:rPr>
          <w:rFonts w:ascii="Garamond" w:hAnsi="Garamond" w:cs="Times New Roman"/>
          <w:sz w:val="28"/>
          <w:szCs w:val="28"/>
          <w:lang w:val="it-IT"/>
        </w:rPr>
        <w:t>e</w:t>
      </w:r>
      <w:r w:rsidRPr="00181343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181343">
        <w:rPr>
          <w:rFonts w:ascii="Garamond" w:hAnsi="Garamond"/>
          <w:sz w:val="28"/>
          <w:szCs w:val="28"/>
        </w:rPr>
        <w:t xml:space="preserve">: </w:t>
      </w:r>
      <w:r w:rsidR="00BB48D7" w:rsidRPr="00181343">
        <w:rPr>
          <w:rFonts w:ascii="Garamond" w:hAnsi="Garamond"/>
          <w:sz w:val="28"/>
          <w:szCs w:val="28"/>
        </w:rPr>
        <w:t>portal.ujn.gov.me</w:t>
      </w:r>
      <w:r w:rsidRPr="00181343">
        <w:rPr>
          <w:rFonts w:ascii="Garamond" w:hAnsi="Garamond"/>
          <w:sz w:val="28"/>
          <w:szCs w:val="28"/>
        </w:rPr>
        <w:t xml:space="preserve">, </w:t>
      </w:r>
      <w:r w:rsidRPr="00B92886">
        <w:rPr>
          <w:rFonts w:ascii="Garamond" w:hAnsi="Garamond"/>
          <w:sz w:val="28"/>
          <w:szCs w:val="28"/>
        </w:rPr>
        <w:t xml:space="preserve">dana: </w:t>
      </w:r>
      <w:r w:rsidR="00B92886" w:rsidRPr="00B92886">
        <w:rPr>
          <w:rFonts w:ascii="Garamond" w:hAnsi="Garamond"/>
          <w:sz w:val="28"/>
          <w:szCs w:val="28"/>
        </w:rPr>
        <w:t xml:space="preserve">09/02/2017 </w:t>
      </w:r>
      <w:r w:rsidR="00B92886" w:rsidRPr="00B92886">
        <w:rPr>
          <w:rFonts w:ascii="Garamond" w:hAnsi="Garamond"/>
          <w:sz w:val="28"/>
          <w:szCs w:val="28"/>
        </w:rPr>
        <w:t xml:space="preserve">u </w:t>
      </w:r>
      <w:r w:rsidR="00B92886" w:rsidRPr="00B92886">
        <w:rPr>
          <w:rFonts w:ascii="Garamond" w:hAnsi="Garamond"/>
          <w:sz w:val="28"/>
          <w:szCs w:val="28"/>
        </w:rPr>
        <w:t>14:25:32</w:t>
      </w:r>
    </w:p>
    <w:p w:rsidR="005D419C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E561B2" w:rsidRDefault="00E561B2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E561B2" w:rsidRDefault="00E561B2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A07D28" w:rsidRPr="002434E5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2434E5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CA8" w:rsidRDefault="004A0CA8" w:rsidP="00521571">
      <w:pPr>
        <w:spacing w:after="0" w:line="240" w:lineRule="auto"/>
      </w:pPr>
      <w:r>
        <w:separator/>
      </w:r>
    </w:p>
  </w:endnote>
  <w:endnote w:type="continuationSeparator" w:id="0">
    <w:p w:rsidR="004A0CA8" w:rsidRDefault="004A0CA8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8218F58A-E5A2-47E5-B652-E703A1970A3B}"/>
    <w:embedBold r:id="rId2" w:fontKey="{81706DE6-60B0-4501-9A91-E1938E6C0374}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CA8" w:rsidRDefault="004A0CA8" w:rsidP="00521571">
      <w:pPr>
        <w:spacing w:after="0" w:line="240" w:lineRule="auto"/>
      </w:pPr>
      <w:r>
        <w:separator/>
      </w:r>
    </w:p>
  </w:footnote>
  <w:footnote w:type="continuationSeparator" w:id="0">
    <w:p w:rsidR="004A0CA8" w:rsidRDefault="004A0CA8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131A3"/>
    <w:rsid w:val="00127782"/>
    <w:rsid w:val="0017799E"/>
    <w:rsid w:val="00181343"/>
    <w:rsid w:val="00184519"/>
    <w:rsid w:val="00191356"/>
    <w:rsid w:val="00192979"/>
    <w:rsid w:val="001A7A71"/>
    <w:rsid w:val="001D309E"/>
    <w:rsid w:val="001F51BF"/>
    <w:rsid w:val="002434E5"/>
    <w:rsid w:val="0028205A"/>
    <w:rsid w:val="002B6136"/>
    <w:rsid w:val="00324573"/>
    <w:rsid w:val="003704AB"/>
    <w:rsid w:val="00416B44"/>
    <w:rsid w:val="004665B6"/>
    <w:rsid w:val="0046696A"/>
    <w:rsid w:val="00467316"/>
    <w:rsid w:val="00471474"/>
    <w:rsid w:val="004A08F3"/>
    <w:rsid w:val="004A0CA8"/>
    <w:rsid w:val="004D5298"/>
    <w:rsid w:val="004E36C3"/>
    <w:rsid w:val="00521571"/>
    <w:rsid w:val="0054162C"/>
    <w:rsid w:val="005613B2"/>
    <w:rsid w:val="005B3317"/>
    <w:rsid w:val="005D419C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B23216"/>
    <w:rsid w:val="00B9288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561B2"/>
    <w:rsid w:val="00E86DB9"/>
    <w:rsid w:val="00EA26F5"/>
    <w:rsid w:val="00EA3D84"/>
    <w:rsid w:val="00EF1E1C"/>
    <w:rsid w:val="00EF794C"/>
    <w:rsid w:val="00F52C86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538ED-5E15-48C0-8424-BDDCEA85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49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17</cp:revision>
  <cp:lastPrinted>2015-12-04T15:46:00Z</cp:lastPrinted>
  <dcterms:created xsi:type="dcterms:W3CDTF">2015-10-29T08:31:00Z</dcterms:created>
  <dcterms:modified xsi:type="dcterms:W3CDTF">2017-02-09T13:49:00Z</dcterms:modified>
</cp:coreProperties>
</file>